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252A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A56165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A56165" w:rsidRPr="00A56165">
          <w:rPr>
            <w:bCs/>
          </w:rPr>
          <w:t>17</w:t>
        </w:r>
        <w:r w:rsidR="00A56165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252A88" w:rsidRPr="00252A8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252A88" w:rsidRPr="00252A88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252A88" w:rsidRPr="00252A88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252A88" w:rsidRPr="00252A88">
          <w:rPr>
            <w:u w:val="single"/>
          </w:rPr>
          <w:t xml:space="preserve"> 07143/034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252A88" w:rsidRPr="00252A88">
          <w:rPr>
            <w:rStyle w:val="aa"/>
          </w:rPr>
          <w:t xml:space="preserve"> Помощник </w:t>
        </w:r>
        <w:r w:rsidR="00252A88" w:rsidRPr="00252A88">
          <w:rPr>
            <w:u w:val="single"/>
          </w:rPr>
          <w:t xml:space="preserve">врача-эпидемиолога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252A88" w:rsidRPr="00252A88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252A88" w:rsidRPr="00252A8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A56165" w:rsidRPr="00A31431" w:rsidTr="00C30AD7">
        <w:trPr>
          <w:jc w:val="center"/>
        </w:trPr>
        <w:tc>
          <w:tcPr>
            <w:tcW w:w="4678" w:type="dxa"/>
            <w:vAlign w:val="center"/>
          </w:tcPr>
          <w:p w:rsidR="00A56165" w:rsidRPr="00A31431" w:rsidRDefault="00A56165" w:rsidP="00A56165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56165" w:rsidRPr="00A56165" w:rsidRDefault="002E28F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A56165" w:rsidRPr="00A5616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56165" w:rsidRPr="00A56165" w:rsidRDefault="00A56165" w:rsidP="00AD14A4">
      <w:r w:rsidRPr="00A56165">
        <w:t>- Руководство по эксплуатации шумомера интегрирующего виброметра ШИ-01В МГФК.968620.110РЭ;</w:t>
      </w:r>
    </w:p>
    <w:p w:rsidR="00A56165" w:rsidRPr="00A56165" w:rsidRDefault="00A56165" w:rsidP="00AD14A4">
      <w:r w:rsidRPr="00A5616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A56165" w:rsidP="00AD14A4">
      <w:r w:rsidRPr="00A5616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E28F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252A88" w:rsidRPr="00252A88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A56165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37B29" w:rsidRPr="00A31431" w:rsidTr="00C30AD7">
        <w:trPr>
          <w:jc w:val="center"/>
        </w:trPr>
        <w:tc>
          <w:tcPr>
            <w:tcW w:w="3085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637B29" w:rsidRPr="00A31431" w:rsidRDefault="003C1724" w:rsidP="003C1724">
            <w:pPr>
              <w:pStyle w:val="a8"/>
            </w:pPr>
            <w:r>
              <w:t>46.5; 46.5</w:t>
            </w:r>
            <w:r w:rsidR="00637B29">
              <w:t>; 46.</w:t>
            </w:r>
            <w:r>
              <w:t>0</w:t>
            </w:r>
          </w:p>
        </w:tc>
        <w:tc>
          <w:tcPr>
            <w:tcW w:w="2108" w:type="dxa"/>
            <w:vAlign w:val="center"/>
          </w:tcPr>
          <w:p w:rsidR="00637B29" w:rsidRPr="00A31431" w:rsidRDefault="003C1724" w:rsidP="007C56B5">
            <w:pPr>
              <w:pStyle w:val="a8"/>
            </w:pPr>
            <w:r>
              <w:t>46.3</w:t>
            </w:r>
          </w:p>
        </w:tc>
        <w:tc>
          <w:tcPr>
            <w:tcW w:w="1843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216</w:t>
            </w:r>
          </w:p>
        </w:tc>
        <w:tc>
          <w:tcPr>
            <w:tcW w:w="1418" w:type="dxa"/>
            <w:vAlign w:val="center"/>
          </w:tcPr>
          <w:p w:rsidR="00637B29" w:rsidRPr="00A31431" w:rsidRDefault="003C1724" w:rsidP="007C56B5">
            <w:pPr>
              <w:pStyle w:val="a8"/>
            </w:pPr>
            <w:r>
              <w:t>216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E28F0" w:rsidP="00FE033F">
      <w:pPr>
        <w:pStyle w:val="a6"/>
      </w:pPr>
      <w:fldSimple w:instr=" DOCVARIABLE  shum_result \* MERGEFORMAT ">
        <w:r w:rsidR="003C1724" w:rsidRPr="003C172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42.8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37B29" w:rsidRPr="00A31431" w:rsidTr="006939DC">
        <w:trPr>
          <w:jc w:val="center"/>
        </w:trPr>
        <w:tc>
          <w:tcPr>
            <w:tcW w:w="3728" w:type="dxa"/>
            <w:vAlign w:val="center"/>
          </w:tcPr>
          <w:p w:rsidR="00637B29" w:rsidRPr="00A31431" w:rsidRDefault="00637B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37B29" w:rsidRPr="00A31431" w:rsidRDefault="003C1724" w:rsidP="00E576CE">
            <w:pPr>
              <w:pStyle w:val="a8"/>
            </w:pPr>
            <w:r>
              <w:t>42.8</w:t>
            </w:r>
          </w:p>
        </w:tc>
        <w:tc>
          <w:tcPr>
            <w:tcW w:w="2318" w:type="dxa"/>
            <w:vAlign w:val="center"/>
          </w:tcPr>
          <w:p w:rsidR="00637B29" w:rsidRPr="00A31431" w:rsidRDefault="00637B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37B29" w:rsidRPr="00A31431" w:rsidRDefault="003C172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E28F0" w:rsidP="00D76DF8">
      <w:fldSimple w:instr=" DOCVARIABLE att_zakl \* MERGEFORMAT ">
        <w:r w:rsidR="003C1724" w:rsidRPr="003C1724">
          <w:rPr>
            <w:bCs/>
          </w:rPr>
          <w:t>-</w:t>
        </w:r>
        <w:r w:rsidR="003C1724" w:rsidRPr="003C172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3C172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56165" w:rsidTr="00A5616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Митяева Ольга Александровна</w:t>
            </w:r>
          </w:p>
        </w:tc>
      </w:tr>
      <w:tr w:rsidR="00AA46ED" w:rsidRPr="00A5616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A56165" w:rsidTr="00A5616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Лукичев Дмитрий Олегович</w:t>
            </w:r>
          </w:p>
        </w:tc>
      </w:tr>
      <w:tr w:rsidR="00305844" w:rsidRPr="00A5616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65" w:rsidRDefault="00A56165" w:rsidP="0076042D">
      <w:pPr>
        <w:pStyle w:val="a9"/>
      </w:pPr>
      <w:r>
        <w:separator/>
      </w:r>
    </w:p>
  </w:endnote>
  <w:endnote w:type="continuationSeparator" w:id="0">
    <w:p w:rsidR="00A56165" w:rsidRDefault="00A5616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52A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E28F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E28F0" w:rsidRPr="00C30AD7">
            <w:rPr>
              <w:rStyle w:val="ad"/>
              <w:sz w:val="20"/>
              <w:szCs w:val="20"/>
            </w:rPr>
            <w:fldChar w:fldCharType="separate"/>
          </w:r>
          <w:r w:rsidR="00252A88">
            <w:rPr>
              <w:rStyle w:val="ad"/>
              <w:noProof/>
              <w:sz w:val="20"/>
              <w:szCs w:val="20"/>
            </w:rPr>
            <w:t>1</w:t>
          </w:r>
          <w:r w:rsidR="002E28F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52A88" w:rsidRPr="00252A8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65" w:rsidRDefault="00A56165" w:rsidP="0076042D">
      <w:pPr>
        <w:pStyle w:val="a9"/>
      </w:pPr>
      <w:r>
        <w:separator/>
      </w:r>
    </w:p>
  </w:footnote>
  <w:footnote w:type="continuationSeparator" w:id="0">
    <w:p w:rsidR="00A56165" w:rsidRDefault="00A5616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D6ACBFB4590D44A9A9ACDB207BCB7397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4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CB44BA28C3436D917D4E7D3B3742B1"/>
    <w:docVar w:name="rm_id" w:val="219"/>
    <w:docVar w:name="rm_name" w:val=" Помощник врача-эпидемиолога "/>
    <w:docVar w:name="rm_number" w:val=" 07143/034 "/>
    <w:docVar w:name="shum_result" w:val="Эквивалентный уровень звука за 8-часовой рабочий день на данном рабочем месте составляет 42.8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4"/>
    <w:docVar w:name="version" w:val="51"/>
    <w:docVar w:name="zona_name" w:val="Кабинет"/>
    <w:docVar w:name="zona_time" w:val="60"/>
  </w:docVars>
  <w:rsids>
    <w:rsidRoot w:val="00087EF2"/>
    <w:rsid w:val="00025683"/>
    <w:rsid w:val="00034251"/>
    <w:rsid w:val="00046815"/>
    <w:rsid w:val="0005566C"/>
    <w:rsid w:val="00072388"/>
    <w:rsid w:val="00087EF2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52A88"/>
    <w:rsid w:val="002A3563"/>
    <w:rsid w:val="002E28F0"/>
    <w:rsid w:val="002E55C6"/>
    <w:rsid w:val="00302D62"/>
    <w:rsid w:val="00305844"/>
    <w:rsid w:val="00305B2F"/>
    <w:rsid w:val="00367816"/>
    <w:rsid w:val="003876C3"/>
    <w:rsid w:val="0039044C"/>
    <w:rsid w:val="003C1724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37B29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56165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2255F"/>
    <w:rsid w:val="00C30AD7"/>
    <w:rsid w:val="00C4382E"/>
    <w:rsid w:val="00CE3307"/>
    <w:rsid w:val="00D27B3D"/>
    <w:rsid w:val="00D76DF8"/>
    <w:rsid w:val="00DB5302"/>
    <w:rsid w:val="00DD6B1F"/>
    <w:rsid w:val="00E06C54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C4ED8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2016-10-17T12:32:00Z</dcterms:created>
  <dcterms:modified xsi:type="dcterms:W3CDTF">2016-10-18T09:21:00Z</dcterms:modified>
</cp:coreProperties>
</file>